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17" w:rsidRPr="00F25317" w:rsidRDefault="008C1C5C" w:rsidP="00F25317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998305286"/>
      <w:r w:rsidR="00DD33BB">
        <w:rPr>
          <w:b/>
        </w:rPr>
        <w:t>15</w:t>
      </w:r>
      <w:r w:rsidR="002862EC">
        <w:rPr>
          <w:b/>
        </w:rPr>
        <w:t xml:space="preserve">: </w:t>
      </w:r>
      <w:bookmarkStart w:id="1" w:name="_AMO_478798033"/>
      <w:bookmarkEnd w:id="0"/>
      <w:r w:rsidR="00F25317">
        <w:rPr>
          <w:b/>
        </w:rPr>
        <w:t>Crosstabulation</w:t>
      </w:r>
      <w:r w:rsidR="00F25317" w:rsidRPr="00F25317">
        <w:rPr>
          <w:b/>
        </w:rPr>
        <w:t xml:space="preserve"> Analysis</w:t>
      </w:r>
      <w:bookmarkEnd w:id="1"/>
      <w:r w:rsidR="000820C0">
        <w:rPr>
          <w:b/>
        </w:rPr>
        <w:t xml:space="preserve"> Results</w:t>
      </w:r>
      <w:bookmarkStart w:id="2" w:name="_GoBack"/>
      <w:bookmarkEnd w:id="2"/>
    </w:p>
    <w:p w:rsidR="008C1C5C" w:rsidRDefault="008C1C5C" w:rsidP="008C1C5C">
      <w:pPr>
        <w:jc w:val="center"/>
        <w:rPr>
          <w:b/>
        </w:rPr>
      </w:pPr>
    </w:p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  <w:bookmarkStart w:id="3" w:name="_AMO_786373452"/>
      <w:r w:rsidRPr="00F25317">
        <w:t>The FREQ Procedure</w:t>
      </w:r>
    </w:p>
    <w:bookmarkEnd w:id="3"/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010"/>
        <w:gridCol w:w="1153"/>
        <w:gridCol w:w="718"/>
        <w:gridCol w:w="718"/>
        <w:gridCol w:w="669"/>
      </w:tblGrid>
      <w:tr w:rsidR="00F25317" w:rsidRPr="00F25317" w:rsidTr="00A579EE">
        <w:trPr>
          <w:jc w:val="center"/>
        </w:trPr>
        <w:tc>
          <w:tcPr>
            <w:tcW w:w="0" w:type="auto"/>
            <w:gridSpan w:val="5"/>
            <w:vAlign w:val="center"/>
          </w:tcPr>
          <w:p w:rsidR="00F25317" w:rsidRPr="00F25317" w:rsidRDefault="00F25317" w:rsidP="00F25317">
            <w:pPr>
              <w:jc w:val="center"/>
            </w:pPr>
            <w:bookmarkStart w:id="4" w:name="_AMO_597803859"/>
            <w:r w:rsidRPr="00F25317">
              <w:t>Table of IUSAGEGROUP by SEX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gridSpan w:val="2"/>
            <w:vMerge w:val="restart"/>
            <w:vAlign w:val="bottom"/>
          </w:tcPr>
          <w:p w:rsidR="00F25317" w:rsidRPr="00F25317" w:rsidRDefault="00F25317" w:rsidP="00F25317">
            <w:pPr>
              <w:jc w:val="center"/>
            </w:pPr>
          </w:p>
        </w:tc>
        <w:tc>
          <w:tcPr>
            <w:tcW w:w="0" w:type="auto"/>
            <w:gridSpan w:val="2"/>
            <w:vAlign w:val="bottom"/>
          </w:tcPr>
          <w:p w:rsidR="00F25317" w:rsidRPr="00F25317" w:rsidRDefault="00F25317" w:rsidP="00F25317">
            <w:pPr>
              <w:jc w:val="center"/>
            </w:pPr>
            <w:r w:rsidRPr="00F25317">
              <w:t>SEX(SEX)</w:t>
            </w:r>
          </w:p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Total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gridSpan w:val="2"/>
            <w:vMerge/>
          </w:tcPr>
          <w:p w:rsidR="00F25317" w:rsidRPr="00F25317" w:rsidRDefault="00F25317" w:rsidP="00F25317">
            <w:pPr>
              <w:jc w:val="center"/>
            </w:pP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right"/>
            </w:pPr>
            <w:r w:rsidRPr="00F25317">
              <w:t>1</w:t>
            </w: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right"/>
            </w:pPr>
            <w:r w:rsidRPr="00F25317">
              <w:t>2</w:t>
            </w: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IUSAGEGROUP(IUSAGEGROUP)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/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5</w:t>
            </w:r>
          </w:p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10</w:t>
            </w:r>
          </w:p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15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Merge w:val="restart"/>
          </w:tcPr>
          <w:p w:rsidR="00F25317" w:rsidRPr="00F25317" w:rsidRDefault="00F25317" w:rsidP="00F25317">
            <w:pPr>
              <w:jc w:val="right"/>
            </w:pPr>
            <w:r w:rsidRPr="00F25317">
              <w:t>1</w:t>
            </w: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center"/>
            </w:pPr>
            <w:r w:rsidRPr="00F25317">
              <w:t>Frequency</w:t>
            </w: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Merge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center"/>
            </w:pPr>
            <w:r w:rsidRPr="00F25317">
              <w:t>Col Pct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33.33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66.67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Merge w:val="restart"/>
          </w:tcPr>
          <w:p w:rsidR="00F25317" w:rsidRPr="00F25317" w:rsidRDefault="00F25317" w:rsidP="00F25317">
            <w:pPr>
              <w:jc w:val="right"/>
            </w:pPr>
            <w:r w:rsidRPr="00F25317">
              <w:t>2</w:t>
            </w: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center"/>
            </w:pPr>
            <w:r w:rsidRPr="00F25317">
              <w:t>Frequency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10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5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15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Merge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center"/>
            </w:pPr>
            <w:r w:rsidRPr="00F25317">
              <w:t>Col Pct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66.67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33.33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/>
        </w:tc>
        <w:tc>
          <w:tcPr>
            <w:tcW w:w="0" w:type="auto"/>
            <w:vAlign w:val="bottom"/>
          </w:tcPr>
          <w:p w:rsidR="00F25317" w:rsidRPr="00F25317" w:rsidRDefault="00F25317" w:rsidP="00F25317"/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15</w:t>
            </w:r>
          </w:p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15</w:t>
            </w:r>
          </w:p>
        </w:tc>
        <w:tc>
          <w:tcPr>
            <w:tcW w:w="0" w:type="auto"/>
            <w:vMerge w:val="restart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30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</w:tcPr>
          <w:p w:rsidR="00F25317" w:rsidRPr="00F25317" w:rsidRDefault="00F25317" w:rsidP="00F25317">
            <w:r w:rsidRPr="00F25317">
              <w:t>Total</w:t>
            </w:r>
          </w:p>
        </w:tc>
        <w:tc>
          <w:tcPr>
            <w:tcW w:w="0" w:type="auto"/>
            <w:vAlign w:val="center"/>
          </w:tcPr>
          <w:p w:rsidR="00F25317" w:rsidRPr="00F25317" w:rsidRDefault="00F25317" w:rsidP="00F25317">
            <w:pPr>
              <w:jc w:val="center"/>
            </w:pPr>
            <w:r w:rsidRPr="00F25317">
              <w:t>Frequency</w:t>
            </w: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Merge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bookmarkEnd w:id="4"/>
    </w:tbl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  <w:bookmarkStart w:id="5" w:name="_AMO_147200726"/>
      <w:r w:rsidRPr="00F25317">
        <w:t>Statistics for Table of IUSAGEGROUP by SEX</w:t>
      </w:r>
    </w:p>
    <w:bookmarkEnd w:id="5"/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751"/>
        <w:gridCol w:w="453"/>
        <w:gridCol w:w="897"/>
        <w:gridCol w:w="830"/>
      </w:tblGrid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bookmarkStart w:id="6" w:name="_AMO_239757276"/>
            <w:r w:rsidRPr="00F25317">
              <w:t>Statistic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DF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Value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Prob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Chi-Square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3.3333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0.0679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Likelihood Ratio Chi-Square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3.3980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0.0653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Continuity Adj. Chi-Square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2.1333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0.1441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Mantel-Haenszel Chi-Square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1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3.2222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0.0726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Phi Coefficient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-0.3333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Contingency Coefficient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0.3162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Cramer's V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-0.3333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bookmarkEnd w:id="6"/>
    </w:tbl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275"/>
        <w:gridCol w:w="830"/>
      </w:tblGrid>
      <w:tr w:rsidR="00F25317" w:rsidRPr="00F25317" w:rsidTr="00A579EE">
        <w:trPr>
          <w:jc w:val="center"/>
        </w:trPr>
        <w:tc>
          <w:tcPr>
            <w:tcW w:w="0" w:type="auto"/>
            <w:gridSpan w:val="2"/>
            <w:vAlign w:val="bottom"/>
          </w:tcPr>
          <w:p w:rsidR="00F25317" w:rsidRPr="00F25317" w:rsidRDefault="00F25317" w:rsidP="00F25317">
            <w:pPr>
              <w:jc w:val="center"/>
            </w:pPr>
            <w:bookmarkStart w:id="7" w:name="_AMO_521023726"/>
            <w:r w:rsidRPr="00F25317">
              <w:t>Fisher's Exact Test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Cell (1,1) Frequency (F)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5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Left-sided Pr &lt;= F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0.0716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Right-sided Pr &gt;= F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0.9866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/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Table Probability (P)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0.0581</w:t>
            </w:r>
          </w:p>
        </w:tc>
      </w:tr>
      <w:tr w:rsidR="00F25317" w:rsidRPr="00F25317" w:rsidTr="00A579EE">
        <w:trPr>
          <w:jc w:val="center"/>
        </w:trPr>
        <w:tc>
          <w:tcPr>
            <w:tcW w:w="0" w:type="auto"/>
            <w:vAlign w:val="bottom"/>
          </w:tcPr>
          <w:p w:rsidR="00F25317" w:rsidRPr="00F25317" w:rsidRDefault="00F25317" w:rsidP="00F25317">
            <w:r w:rsidRPr="00F25317">
              <w:t>Two-sided Pr &lt;= P</w:t>
            </w:r>
          </w:p>
        </w:tc>
        <w:tc>
          <w:tcPr>
            <w:tcW w:w="0" w:type="auto"/>
            <w:vAlign w:val="bottom"/>
          </w:tcPr>
          <w:p w:rsidR="00F25317" w:rsidRPr="00F25317" w:rsidRDefault="00F25317" w:rsidP="00F25317">
            <w:pPr>
              <w:jc w:val="right"/>
            </w:pPr>
            <w:r w:rsidRPr="00F25317">
              <w:t>0.1431</w:t>
            </w:r>
          </w:p>
        </w:tc>
      </w:tr>
      <w:bookmarkEnd w:id="7"/>
    </w:tbl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</w:p>
    <w:p w:rsidR="00F25317" w:rsidRPr="00F25317" w:rsidRDefault="00F25317" w:rsidP="00F25317">
      <w:pPr>
        <w:jc w:val="center"/>
      </w:pPr>
      <w:bookmarkStart w:id="8" w:name="_AMO_76048603"/>
      <w:r w:rsidRPr="00F25317">
        <w:t>Sample Size = 30</w:t>
      </w:r>
    </w:p>
    <w:bookmarkEnd w:id="8"/>
    <w:p w:rsidR="001B6431" w:rsidRDefault="001B6431" w:rsidP="00F25317">
      <w:pPr>
        <w:jc w:val="center"/>
        <w:rPr>
          <w:b/>
        </w:rPr>
      </w:pPr>
    </w:p>
    <w:sectPr w:rsidR="001B6431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5C0" w:rsidRDefault="006125C0" w:rsidP="00BD32CA">
      <w:pPr>
        <w:spacing w:after="0" w:line="240" w:lineRule="auto"/>
      </w:pPr>
      <w:r>
        <w:separator/>
      </w:r>
    </w:p>
  </w:endnote>
  <w:endnote w:type="continuationSeparator" w:id="0">
    <w:p w:rsidR="006125C0" w:rsidRDefault="006125C0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0C0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5C0" w:rsidRDefault="006125C0" w:rsidP="00BD32CA">
      <w:pPr>
        <w:spacing w:after="0" w:line="240" w:lineRule="auto"/>
      </w:pPr>
      <w:r>
        <w:separator/>
      </w:r>
    </w:p>
  </w:footnote>
  <w:footnote w:type="continuationSeparator" w:id="0">
    <w:p w:rsidR="006125C0" w:rsidRDefault="006125C0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820C0"/>
    <w:rsid w:val="000915A3"/>
    <w:rsid w:val="00144790"/>
    <w:rsid w:val="001B6431"/>
    <w:rsid w:val="002862EC"/>
    <w:rsid w:val="00416992"/>
    <w:rsid w:val="00542255"/>
    <w:rsid w:val="00553FA4"/>
    <w:rsid w:val="005C6EC8"/>
    <w:rsid w:val="006125C0"/>
    <w:rsid w:val="008C1C5C"/>
    <w:rsid w:val="00A8176C"/>
    <w:rsid w:val="00AB3D46"/>
    <w:rsid w:val="00AD3A2A"/>
    <w:rsid w:val="00AE422A"/>
    <w:rsid w:val="00AF6EF8"/>
    <w:rsid w:val="00BC21FF"/>
    <w:rsid w:val="00BD32CA"/>
    <w:rsid w:val="00DD33BB"/>
    <w:rsid w:val="00E63B17"/>
    <w:rsid w:val="00F2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615585-DB9D-4059-9CC0-CEA25215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15 Crosstabulation.docx</Template>
  <TotalTime>2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3</cp:revision>
  <dcterms:created xsi:type="dcterms:W3CDTF">2017-03-06T21:57:00Z</dcterms:created>
  <dcterms:modified xsi:type="dcterms:W3CDTF">2017-03-06T21:58:00Z</dcterms:modified>
</cp:coreProperties>
</file>